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CE" w:rsidRPr="00163778" w:rsidRDefault="00A973CE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</w:t>
      </w:r>
      <w:r w:rsidRPr="00076E97">
        <w:rPr>
          <w:b/>
          <w:bCs/>
          <w:color w:val="auto"/>
          <w:sz w:val="22"/>
          <w:szCs w:val="22"/>
        </w:rPr>
        <w:t>13:08:</w:t>
      </w:r>
      <w:r>
        <w:rPr>
          <w:b/>
          <w:bCs/>
          <w:color w:val="auto"/>
          <w:sz w:val="22"/>
          <w:szCs w:val="22"/>
        </w:rPr>
        <w:t>0102001:8898; 13:08:0102001:9031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A973CE" w:rsidRPr="00163778" w:rsidTr="003331D0">
        <w:trPr>
          <w:trHeight w:val="333"/>
        </w:trPr>
        <w:tc>
          <w:tcPr>
            <w:tcW w:w="10200" w:type="dxa"/>
            <w:gridSpan w:val="2"/>
          </w:tcPr>
          <w:p w:rsidR="00A973CE" w:rsidRPr="00163778" w:rsidRDefault="00A973CE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A973CE" w:rsidRPr="00163778" w:rsidRDefault="00A973CE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A973CE" w:rsidRPr="002F2C6A" w:rsidRDefault="00A973CE" w:rsidP="002F2C6A">
            <w:pPr>
              <w:rPr>
                <w:sz w:val="24"/>
                <w:szCs w:val="24"/>
              </w:rPr>
            </w:pPr>
            <w:r w:rsidRPr="00163778">
              <w:rPr>
                <w:sz w:val="22"/>
                <w:szCs w:val="22"/>
              </w:rPr>
              <w:t xml:space="preserve">Получатель </w:t>
            </w:r>
            <w:r w:rsidRPr="002F2C6A">
              <w:rPr>
                <w:sz w:val="24"/>
                <w:szCs w:val="24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A973CE" w:rsidRPr="002F2C6A" w:rsidRDefault="00A973CE" w:rsidP="002F2C6A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ОГРН 1021300660391, ИНН 1308078756, КПП 130801001, ОКПО 04301678, БИК 048952001, ОКТМО 89621151</w:t>
            </w:r>
          </w:p>
          <w:p w:rsidR="00A973CE" w:rsidRPr="002F2C6A" w:rsidRDefault="00A973CE" w:rsidP="00873AAF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р/с 40204810900000000207 в Отделение-НБ Республика Мордовия г.Саранск,</w:t>
            </w:r>
            <w:r>
              <w:rPr>
                <w:sz w:val="24"/>
                <w:szCs w:val="24"/>
              </w:rPr>
              <w:t xml:space="preserve"> </w:t>
            </w:r>
            <w:r w:rsidRPr="002F2C6A">
              <w:rPr>
                <w:sz w:val="24"/>
                <w:szCs w:val="24"/>
              </w:rPr>
              <w:t>л/с 03093025330 в Отделе №9 Управления Федерального казначейства по Республике Мордовия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A973CE" w:rsidRPr="00163778" w:rsidRDefault="00A973CE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A973CE" w:rsidRPr="00163778" w:rsidRDefault="00A973CE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A973CE" w:rsidRPr="00163778" w:rsidRDefault="00A973CE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A973CE" w:rsidRPr="00163778" w:rsidRDefault="00A973CE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A973CE" w:rsidRPr="00163778" w:rsidTr="003331D0">
        <w:trPr>
          <w:trHeight w:val="189"/>
        </w:trPr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A973CE" w:rsidRPr="00163778" w:rsidRDefault="00A973CE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A973CE" w:rsidRPr="00163778" w:rsidTr="003331D0">
        <w:tc>
          <w:tcPr>
            <w:tcW w:w="3310" w:type="dxa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A973CE" w:rsidRPr="00163778" w:rsidRDefault="00A973CE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A973CE" w:rsidRPr="00163778" w:rsidTr="003331D0">
        <w:tc>
          <w:tcPr>
            <w:tcW w:w="10200" w:type="dxa"/>
            <w:gridSpan w:val="2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A973CE" w:rsidRPr="00163778" w:rsidTr="003331D0">
        <w:trPr>
          <w:trHeight w:val="257"/>
        </w:trPr>
        <w:tc>
          <w:tcPr>
            <w:tcW w:w="10200" w:type="dxa"/>
            <w:gridSpan w:val="2"/>
          </w:tcPr>
          <w:p w:rsidR="00A973CE" w:rsidRPr="00163778" w:rsidRDefault="00A973CE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A973CE" w:rsidRDefault="00A973CE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63778">
              <w:rPr>
                <w:sz w:val="22"/>
                <w:szCs w:val="22"/>
                <w:shd w:val="clear" w:color="auto" w:fill="FFFFFF"/>
              </w:rPr>
              <w:t>1: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469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 Советская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13:08:0102001:8898, с разрешенным использованием: Объекты гаражного назначения.</w:t>
            </w:r>
          </w:p>
          <w:p w:rsidR="00A973CE" w:rsidRDefault="00A973CE" w:rsidP="002F3D92">
            <w:pPr>
              <w:jc w:val="both"/>
              <w:rPr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2</w:t>
            </w:r>
            <w:r w:rsidRPr="00163778">
              <w:rPr>
                <w:sz w:val="22"/>
                <w:szCs w:val="22"/>
                <w:shd w:val="clear" w:color="auto" w:fill="FFFFFF"/>
              </w:rPr>
              <w:t>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271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муниципальный район, Зубово-Полянское городское поселение, р.п. Зубова Поляна, ул. Молодежная, 29а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13:08:0102001:9031, с разрешенным использованием: Общественное питание.</w:t>
            </w:r>
          </w:p>
          <w:p w:rsidR="00A973CE" w:rsidRPr="00163778" w:rsidRDefault="00A973CE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 w:rsidRPr="00C975B2">
              <w:rPr>
                <w:sz w:val="22"/>
                <w:szCs w:val="22"/>
              </w:rPr>
              <w:t>10</w:t>
            </w:r>
            <w:r w:rsidRPr="00076E9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лет</w:t>
            </w:r>
            <w:r w:rsidRPr="00163778">
              <w:rPr>
                <w:sz w:val="22"/>
                <w:szCs w:val="22"/>
              </w:rPr>
              <w:t xml:space="preserve"> с даты его заключения</w:t>
            </w:r>
          </w:p>
        </w:tc>
      </w:tr>
      <w:tr w:rsidR="00A973CE" w:rsidRPr="00163778" w:rsidTr="003331D0">
        <w:trPr>
          <w:trHeight w:val="257"/>
        </w:trPr>
        <w:tc>
          <w:tcPr>
            <w:tcW w:w="10200" w:type="dxa"/>
            <w:gridSpan w:val="2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A973CE" w:rsidRPr="00163778" w:rsidRDefault="00A973CE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A973CE" w:rsidRPr="00163778" w:rsidRDefault="00A973CE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195113,38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A973CE" w:rsidRDefault="00A973CE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195113,38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2926,70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  <w:p w:rsidR="00A973CE" w:rsidRPr="00163778" w:rsidRDefault="00A973CE" w:rsidP="006A08A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186006,27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A973CE" w:rsidRPr="00163778" w:rsidRDefault="00A973CE" w:rsidP="006A08A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186006,27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2790,09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A973CE" w:rsidRPr="00163778" w:rsidTr="003331D0">
        <w:trPr>
          <w:trHeight w:val="257"/>
        </w:trPr>
        <w:tc>
          <w:tcPr>
            <w:tcW w:w="10200" w:type="dxa"/>
            <w:gridSpan w:val="2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A973CE" w:rsidRPr="00163778" w:rsidRDefault="00A973CE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29.10.2019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>
              <w:rPr>
                <w:sz w:val="22"/>
                <w:szCs w:val="22"/>
              </w:rPr>
              <w:t>29.11.2019</w:t>
            </w:r>
            <w:r w:rsidRPr="00163778">
              <w:rPr>
                <w:sz w:val="22"/>
                <w:szCs w:val="22"/>
              </w:rPr>
              <w:t>г.(кабинет бухгалтерии)</w:t>
            </w:r>
          </w:p>
        </w:tc>
      </w:tr>
      <w:tr w:rsidR="00A973CE" w:rsidRPr="00163778" w:rsidTr="003331D0">
        <w:trPr>
          <w:trHeight w:val="257"/>
        </w:trPr>
        <w:tc>
          <w:tcPr>
            <w:tcW w:w="10200" w:type="dxa"/>
            <w:gridSpan w:val="2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Дата, время и место начала приема заявок –</w:t>
            </w:r>
            <w:r>
              <w:rPr>
                <w:sz w:val="22"/>
                <w:szCs w:val="22"/>
              </w:rPr>
              <w:t>29.10.2019</w:t>
            </w:r>
            <w:r w:rsidRPr="00163778">
              <w:rPr>
                <w:sz w:val="22"/>
                <w:szCs w:val="22"/>
              </w:rPr>
              <w:t xml:space="preserve">. с 8.00 по адресу организатора аукциона </w:t>
            </w:r>
          </w:p>
          <w:p w:rsidR="00A973CE" w:rsidRPr="00163778" w:rsidRDefault="00A973CE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29.11.2019</w:t>
            </w:r>
            <w:r w:rsidRPr="0016377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A973CE" w:rsidRPr="00163778" w:rsidTr="003331D0">
        <w:trPr>
          <w:trHeight w:val="257"/>
        </w:trPr>
        <w:tc>
          <w:tcPr>
            <w:tcW w:w="10200" w:type="dxa"/>
            <w:gridSpan w:val="2"/>
          </w:tcPr>
          <w:p w:rsidR="00A973CE" w:rsidRPr="00163778" w:rsidRDefault="00A973CE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02.12.2019</w:t>
            </w:r>
            <w:r w:rsidRPr="0016377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A973CE" w:rsidRPr="00163778" w:rsidRDefault="00A973CE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09.12.</w:t>
            </w:r>
            <w:r w:rsidRPr="001637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163778">
              <w:rPr>
                <w:sz w:val="22"/>
                <w:szCs w:val="22"/>
              </w:rPr>
              <w:t xml:space="preserve"> года с </w:t>
            </w:r>
            <w:r>
              <w:rPr>
                <w:sz w:val="22"/>
                <w:szCs w:val="22"/>
              </w:rPr>
              <w:t>10</w:t>
            </w:r>
            <w:r w:rsidRPr="00163778">
              <w:rPr>
                <w:sz w:val="22"/>
                <w:szCs w:val="22"/>
              </w:rPr>
              <w:t xml:space="preserve">-00 (время московское) по </w:t>
            </w:r>
            <w:r>
              <w:rPr>
                <w:sz w:val="22"/>
                <w:szCs w:val="22"/>
              </w:rPr>
              <w:t>11</w:t>
            </w:r>
            <w:r w:rsidRPr="0016377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A973CE" w:rsidRPr="00163778" w:rsidTr="003331D0">
        <w:trPr>
          <w:trHeight w:val="257"/>
        </w:trPr>
        <w:tc>
          <w:tcPr>
            <w:tcW w:w="10200" w:type="dxa"/>
            <w:gridSpan w:val="2"/>
          </w:tcPr>
          <w:p w:rsidR="00A973CE" w:rsidRPr="00163778" w:rsidRDefault="00A973CE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</w:t>
            </w:r>
            <w:r>
              <w:rPr>
                <w:sz w:val="22"/>
                <w:szCs w:val="22"/>
              </w:rPr>
              <w:t>822023007050</w:t>
            </w:r>
            <w:r w:rsidRPr="00163778">
              <w:rPr>
                <w:sz w:val="22"/>
                <w:szCs w:val="22"/>
              </w:rPr>
              <w:t xml:space="preserve">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A973CE" w:rsidRPr="00163778" w:rsidRDefault="00A973CE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Pr="00163778" w:rsidRDefault="00A973C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A973CE" w:rsidRPr="00163778" w:rsidRDefault="00A973CE" w:rsidP="008260A2">
      <w:pPr>
        <w:rPr>
          <w:sz w:val="22"/>
          <w:szCs w:val="22"/>
        </w:rPr>
      </w:pPr>
    </w:p>
    <w:p w:rsidR="00A973CE" w:rsidRDefault="00A973CE" w:rsidP="005B5124">
      <w:pPr>
        <w:rPr>
          <w:b/>
          <w:color w:val="auto"/>
          <w:sz w:val="22"/>
          <w:szCs w:val="22"/>
        </w:rPr>
      </w:pPr>
    </w:p>
    <w:p w:rsidR="00A973CE" w:rsidRPr="00163778" w:rsidRDefault="00A973CE" w:rsidP="005B5124">
      <w:pPr>
        <w:rPr>
          <w:sz w:val="22"/>
          <w:szCs w:val="22"/>
        </w:rPr>
      </w:pPr>
    </w:p>
    <w:sectPr w:rsidR="00A973CE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5EC"/>
    <w:rsid w:val="000109F5"/>
    <w:rsid w:val="0001387D"/>
    <w:rsid w:val="00014DD9"/>
    <w:rsid w:val="00031161"/>
    <w:rsid w:val="00037D48"/>
    <w:rsid w:val="000661B1"/>
    <w:rsid w:val="00076E97"/>
    <w:rsid w:val="000870A6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53F9C"/>
    <w:rsid w:val="00256B13"/>
    <w:rsid w:val="00273810"/>
    <w:rsid w:val="0029454C"/>
    <w:rsid w:val="002A0FF3"/>
    <w:rsid w:val="002A1ACD"/>
    <w:rsid w:val="002A6C36"/>
    <w:rsid w:val="002C08F6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02777"/>
    <w:rsid w:val="00311CA6"/>
    <w:rsid w:val="00313486"/>
    <w:rsid w:val="00315A04"/>
    <w:rsid w:val="0032027A"/>
    <w:rsid w:val="003331D0"/>
    <w:rsid w:val="003439AC"/>
    <w:rsid w:val="00346D8C"/>
    <w:rsid w:val="0035284D"/>
    <w:rsid w:val="00363732"/>
    <w:rsid w:val="0036489F"/>
    <w:rsid w:val="003659EC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4A7C3F"/>
    <w:rsid w:val="004B38E6"/>
    <w:rsid w:val="00500EA9"/>
    <w:rsid w:val="00530E61"/>
    <w:rsid w:val="00546526"/>
    <w:rsid w:val="00557331"/>
    <w:rsid w:val="00562632"/>
    <w:rsid w:val="005641C3"/>
    <w:rsid w:val="00564ABC"/>
    <w:rsid w:val="005733F5"/>
    <w:rsid w:val="00581C87"/>
    <w:rsid w:val="00583042"/>
    <w:rsid w:val="00595B88"/>
    <w:rsid w:val="005A03EC"/>
    <w:rsid w:val="005A1958"/>
    <w:rsid w:val="005A5E73"/>
    <w:rsid w:val="005B5124"/>
    <w:rsid w:val="005B64A4"/>
    <w:rsid w:val="005B77F6"/>
    <w:rsid w:val="005C2B47"/>
    <w:rsid w:val="005E3F65"/>
    <w:rsid w:val="005E5048"/>
    <w:rsid w:val="00603063"/>
    <w:rsid w:val="0060467C"/>
    <w:rsid w:val="00630253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A08A2"/>
    <w:rsid w:val="006B3D02"/>
    <w:rsid w:val="006D0848"/>
    <w:rsid w:val="006E2BDE"/>
    <w:rsid w:val="006E4796"/>
    <w:rsid w:val="006F0A09"/>
    <w:rsid w:val="007005C1"/>
    <w:rsid w:val="007014D2"/>
    <w:rsid w:val="00702D3B"/>
    <w:rsid w:val="00731650"/>
    <w:rsid w:val="0073751F"/>
    <w:rsid w:val="0075653F"/>
    <w:rsid w:val="00762DDA"/>
    <w:rsid w:val="00770869"/>
    <w:rsid w:val="00784844"/>
    <w:rsid w:val="007862D0"/>
    <w:rsid w:val="007B54F5"/>
    <w:rsid w:val="007B70C2"/>
    <w:rsid w:val="007C009E"/>
    <w:rsid w:val="007C38C6"/>
    <w:rsid w:val="007C5F5C"/>
    <w:rsid w:val="007D0BAD"/>
    <w:rsid w:val="007F3B69"/>
    <w:rsid w:val="007F73F6"/>
    <w:rsid w:val="008058FE"/>
    <w:rsid w:val="008113DA"/>
    <w:rsid w:val="00812E3A"/>
    <w:rsid w:val="008154D0"/>
    <w:rsid w:val="00815BC7"/>
    <w:rsid w:val="00823821"/>
    <w:rsid w:val="008260A2"/>
    <w:rsid w:val="00857F19"/>
    <w:rsid w:val="00873AAF"/>
    <w:rsid w:val="008C73A8"/>
    <w:rsid w:val="008D1CA3"/>
    <w:rsid w:val="009124A8"/>
    <w:rsid w:val="00930002"/>
    <w:rsid w:val="00932E89"/>
    <w:rsid w:val="00933DCB"/>
    <w:rsid w:val="0097099A"/>
    <w:rsid w:val="00973AFF"/>
    <w:rsid w:val="00975F02"/>
    <w:rsid w:val="009850DE"/>
    <w:rsid w:val="0099139B"/>
    <w:rsid w:val="009977E8"/>
    <w:rsid w:val="009A051D"/>
    <w:rsid w:val="009A74D5"/>
    <w:rsid w:val="009B0C18"/>
    <w:rsid w:val="009B4719"/>
    <w:rsid w:val="009B7618"/>
    <w:rsid w:val="009C4419"/>
    <w:rsid w:val="009D57E5"/>
    <w:rsid w:val="009E513A"/>
    <w:rsid w:val="009F0C99"/>
    <w:rsid w:val="00A06F71"/>
    <w:rsid w:val="00A24D61"/>
    <w:rsid w:val="00A31158"/>
    <w:rsid w:val="00A41F71"/>
    <w:rsid w:val="00A42724"/>
    <w:rsid w:val="00A47196"/>
    <w:rsid w:val="00A607E7"/>
    <w:rsid w:val="00A63F9C"/>
    <w:rsid w:val="00A73586"/>
    <w:rsid w:val="00A75AEB"/>
    <w:rsid w:val="00A80259"/>
    <w:rsid w:val="00A973CE"/>
    <w:rsid w:val="00AA6591"/>
    <w:rsid w:val="00AB40E5"/>
    <w:rsid w:val="00AC2B55"/>
    <w:rsid w:val="00AC4502"/>
    <w:rsid w:val="00AC5F3F"/>
    <w:rsid w:val="00AC61C0"/>
    <w:rsid w:val="00AF2F53"/>
    <w:rsid w:val="00AF4BDE"/>
    <w:rsid w:val="00B04FF6"/>
    <w:rsid w:val="00B33776"/>
    <w:rsid w:val="00B601BB"/>
    <w:rsid w:val="00B74BB3"/>
    <w:rsid w:val="00B80A9C"/>
    <w:rsid w:val="00B9445E"/>
    <w:rsid w:val="00BA7E03"/>
    <w:rsid w:val="00BA7F14"/>
    <w:rsid w:val="00BB16EF"/>
    <w:rsid w:val="00BB7B4D"/>
    <w:rsid w:val="00BC2D00"/>
    <w:rsid w:val="00BE25C7"/>
    <w:rsid w:val="00BE426D"/>
    <w:rsid w:val="00C06356"/>
    <w:rsid w:val="00C16833"/>
    <w:rsid w:val="00C21AEF"/>
    <w:rsid w:val="00C44ACF"/>
    <w:rsid w:val="00C47A73"/>
    <w:rsid w:val="00C76568"/>
    <w:rsid w:val="00C975B2"/>
    <w:rsid w:val="00CF50C9"/>
    <w:rsid w:val="00D029DC"/>
    <w:rsid w:val="00D13A38"/>
    <w:rsid w:val="00D33968"/>
    <w:rsid w:val="00D33C54"/>
    <w:rsid w:val="00D41003"/>
    <w:rsid w:val="00D4686C"/>
    <w:rsid w:val="00D57601"/>
    <w:rsid w:val="00D612EA"/>
    <w:rsid w:val="00D63612"/>
    <w:rsid w:val="00D7282F"/>
    <w:rsid w:val="00D75229"/>
    <w:rsid w:val="00D758F1"/>
    <w:rsid w:val="00D80CF0"/>
    <w:rsid w:val="00DA7667"/>
    <w:rsid w:val="00DD61B5"/>
    <w:rsid w:val="00DD7699"/>
    <w:rsid w:val="00E26F3A"/>
    <w:rsid w:val="00E467E0"/>
    <w:rsid w:val="00E47FF3"/>
    <w:rsid w:val="00E554B5"/>
    <w:rsid w:val="00E62E46"/>
    <w:rsid w:val="00E922DF"/>
    <w:rsid w:val="00EA1067"/>
    <w:rsid w:val="00EA18BC"/>
    <w:rsid w:val="00EA5EA3"/>
    <w:rsid w:val="00EB1C81"/>
    <w:rsid w:val="00EB69D7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0EA4"/>
    <w:rsid w:val="00F71352"/>
    <w:rsid w:val="00F720B5"/>
    <w:rsid w:val="00F73D2B"/>
    <w:rsid w:val="00FB23C9"/>
    <w:rsid w:val="00FB5FFD"/>
    <w:rsid w:val="00FB6534"/>
    <w:rsid w:val="00FD241A"/>
    <w:rsid w:val="00FD2600"/>
    <w:rsid w:val="00FD3D78"/>
    <w:rsid w:val="00FD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3</Pages>
  <Words>854</Words>
  <Characters>4869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12</cp:revision>
  <cp:lastPrinted>2017-10-03T13:16:00Z</cp:lastPrinted>
  <dcterms:created xsi:type="dcterms:W3CDTF">2017-09-20T09:06:00Z</dcterms:created>
  <dcterms:modified xsi:type="dcterms:W3CDTF">2019-10-22T08:16:00Z</dcterms:modified>
</cp:coreProperties>
</file>